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F98EB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WESTROPP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1434 -    )</w:t>
      </w:r>
    </w:p>
    <w:p w14:paraId="5F2A52E0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75BA3D9A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04DA422C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Westropp(q.v.) and Isabel Wentworth(q.v.).</w:t>
      </w:r>
    </w:p>
    <w:p w14:paraId="442943F6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7E21141F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 Morson (Morrison).     (ibid.)</w:t>
      </w:r>
    </w:p>
    <w:p w14:paraId="560DEEB5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6F8B82EC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562A8A86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was born at Brompton.    (ibid.)</w:t>
      </w:r>
    </w:p>
    <w:p w14:paraId="39111B02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6045FDE2" w14:textId="77777777" w:rsidR="007749EE" w:rsidRDefault="007749EE" w:rsidP="007749EE">
      <w:pPr>
        <w:pStyle w:val="NoSpacing"/>
        <w:rPr>
          <w:rFonts w:cs="Times New Roman"/>
          <w:szCs w:val="24"/>
        </w:rPr>
      </w:pPr>
    </w:p>
    <w:p w14:paraId="78299EFD" w14:textId="77777777" w:rsidR="007749EE" w:rsidRDefault="007749EE" w:rsidP="007749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076D2B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82BB" w14:textId="77777777" w:rsidR="007749EE" w:rsidRDefault="007749EE" w:rsidP="009139A6">
      <w:r>
        <w:separator/>
      </w:r>
    </w:p>
  </w:endnote>
  <w:endnote w:type="continuationSeparator" w:id="0">
    <w:p w14:paraId="6AF66803" w14:textId="77777777" w:rsidR="007749EE" w:rsidRDefault="007749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6B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9A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42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A5E96" w14:textId="77777777" w:rsidR="007749EE" w:rsidRDefault="007749EE" w:rsidP="009139A6">
      <w:r>
        <w:separator/>
      </w:r>
    </w:p>
  </w:footnote>
  <w:footnote w:type="continuationSeparator" w:id="0">
    <w:p w14:paraId="4EB2875A" w14:textId="77777777" w:rsidR="007749EE" w:rsidRDefault="007749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08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B48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6E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9EE"/>
    <w:rsid w:val="000666E0"/>
    <w:rsid w:val="002510B7"/>
    <w:rsid w:val="005C130B"/>
    <w:rsid w:val="007749E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67635"/>
  <w15:chartTrackingRefBased/>
  <w15:docId w15:val="{FDA41685-EA1C-4B6D-ADB5-4A2FBB81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2023-08-30T20:15:00Z</dcterms:created>
  <dcterms:modified xsi:type="dcterms:W3CDTF">2023-08-30T20:16:00Z</dcterms:modified>
</cp:coreProperties>
</file>